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CD2" w:rsidRDefault="00A46CD2" w:rsidP="009355D0">
      <w:pPr>
        <w:jc w:val="center"/>
        <w:rPr>
          <w:b/>
          <w:sz w:val="28"/>
          <w:szCs w:val="28"/>
        </w:rPr>
      </w:pPr>
    </w:p>
    <w:p w:rsidR="00A46CD2" w:rsidRPr="000F24E8" w:rsidRDefault="00A46CD2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A46CD2" w:rsidRDefault="00A46CD2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</w:t>
      </w:r>
      <w:r>
        <w:rPr>
          <w:b/>
          <w:sz w:val="28"/>
          <w:szCs w:val="28"/>
        </w:rPr>
        <w:t>ет Гущинского сельского поселения на 2016</w:t>
      </w:r>
      <w:r w:rsidRPr="000F24E8">
        <w:rPr>
          <w:b/>
          <w:sz w:val="28"/>
          <w:szCs w:val="28"/>
        </w:rPr>
        <w:t xml:space="preserve"> год, </w:t>
      </w:r>
      <w:r>
        <w:rPr>
          <w:b/>
          <w:sz w:val="28"/>
          <w:szCs w:val="28"/>
        </w:rPr>
        <w:t xml:space="preserve"> вносимым </w:t>
      </w:r>
      <w:r w:rsidRPr="000F24E8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>октябре.</w:t>
      </w:r>
    </w:p>
    <w:p w:rsidR="00A46CD2" w:rsidRPr="000F24E8" w:rsidRDefault="00A46CD2" w:rsidP="009355D0">
      <w:pPr>
        <w:jc w:val="center"/>
        <w:rPr>
          <w:b/>
          <w:sz w:val="28"/>
          <w:szCs w:val="28"/>
        </w:rPr>
      </w:pPr>
    </w:p>
    <w:p w:rsidR="00A46CD2" w:rsidRDefault="00A46CD2" w:rsidP="009355D0">
      <w:pPr>
        <w:jc w:val="center"/>
        <w:rPr>
          <w:sz w:val="28"/>
          <w:szCs w:val="28"/>
        </w:rPr>
      </w:pPr>
    </w:p>
    <w:p w:rsidR="00A46CD2" w:rsidRPr="00ED2ADF" w:rsidRDefault="00A46CD2" w:rsidP="000A5725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Перераспределение расходов 66000,00 руб. с раздела 0800 «Культура, кинематография» подраздел «Культура» на раздел 0100 «Общегосударственные вопросы» - 36000,00 руб. (на оплату услуг связи и электроэнергии), на раздел 0500 «Жилищно-коммунальное хозяйство» -  30000,00 руб. (на оплату работ по благоустройству поселения).</w:t>
      </w:r>
    </w:p>
    <w:p w:rsidR="00A46CD2" w:rsidRDefault="00A46CD2" w:rsidP="009355D0">
      <w:pPr>
        <w:jc w:val="both"/>
        <w:rPr>
          <w:sz w:val="28"/>
          <w:szCs w:val="28"/>
        </w:rPr>
      </w:pPr>
    </w:p>
    <w:p w:rsidR="00A46CD2" w:rsidRDefault="00A46CD2" w:rsidP="0004166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Всего доходы бюджета составляют 2566365,00 руб., расходы – 2625001,66 руб., дефицит  –  58636,66 руб. – без изменения.</w:t>
      </w:r>
    </w:p>
    <w:p w:rsidR="00A46CD2" w:rsidRDefault="00A46CD2" w:rsidP="00041668">
      <w:pPr>
        <w:jc w:val="both"/>
        <w:rPr>
          <w:sz w:val="28"/>
          <w:szCs w:val="28"/>
        </w:rPr>
      </w:pPr>
    </w:p>
    <w:p w:rsidR="00A46CD2" w:rsidRDefault="00A46CD2" w:rsidP="00041668">
      <w:pPr>
        <w:jc w:val="both"/>
        <w:rPr>
          <w:sz w:val="28"/>
          <w:szCs w:val="28"/>
        </w:rPr>
      </w:pPr>
    </w:p>
    <w:p w:rsidR="00A46CD2" w:rsidRDefault="00A46CD2" w:rsidP="00041668">
      <w:pPr>
        <w:jc w:val="both"/>
        <w:rPr>
          <w:sz w:val="28"/>
          <w:szCs w:val="28"/>
        </w:rPr>
      </w:pPr>
    </w:p>
    <w:p w:rsidR="00A46CD2" w:rsidRDefault="00A46CD2" w:rsidP="00041668">
      <w:pPr>
        <w:jc w:val="both"/>
        <w:rPr>
          <w:sz w:val="28"/>
          <w:szCs w:val="28"/>
        </w:rPr>
      </w:pPr>
    </w:p>
    <w:p w:rsidR="00A46CD2" w:rsidRDefault="00A46CD2" w:rsidP="00041668">
      <w:pPr>
        <w:jc w:val="both"/>
        <w:rPr>
          <w:sz w:val="28"/>
          <w:szCs w:val="28"/>
        </w:rPr>
      </w:pPr>
    </w:p>
    <w:p w:rsidR="00A46CD2" w:rsidRDefault="00A46CD2" w:rsidP="00041668">
      <w:pPr>
        <w:jc w:val="both"/>
        <w:rPr>
          <w:sz w:val="28"/>
          <w:szCs w:val="28"/>
        </w:rPr>
      </w:pPr>
    </w:p>
    <w:p w:rsidR="00A46CD2" w:rsidRDefault="00A46CD2" w:rsidP="00041668">
      <w:pPr>
        <w:jc w:val="both"/>
        <w:rPr>
          <w:sz w:val="28"/>
          <w:szCs w:val="28"/>
        </w:rPr>
      </w:pPr>
    </w:p>
    <w:p w:rsidR="00A46CD2" w:rsidRDefault="00A46CD2" w:rsidP="00041668">
      <w:pPr>
        <w:jc w:val="both"/>
        <w:rPr>
          <w:sz w:val="28"/>
          <w:szCs w:val="28"/>
        </w:rPr>
      </w:pPr>
    </w:p>
    <w:p w:rsidR="00A46CD2" w:rsidRDefault="00A46CD2" w:rsidP="00136575">
      <w:pPr>
        <w:jc w:val="both"/>
      </w:pPr>
      <w:r>
        <w:rPr>
          <w:sz w:val="28"/>
          <w:szCs w:val="28"/>
        </w:rPr>
        <w:t>Ведущий специалист                                      О.М. Федорищенко</w:t>
      </w:r>
    </w:p>
    <w:sectPr w:rsidR="00A46CD2" w:rsidSect="001147DA"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55D0"/>
    <w:rsid w:val="000125CB"/>
    <w:rsid w:val="00015337"/>
    <w:rsid w:val="00041668"/>
    <w:rsid w:val="000555D1"/>
    <w:rsid w:val="000736C1"/>
    <w:rsid w:val="000862C2"/>
    <w:rsid w:val="00092192"/>
    <w:rsid w:val="000A5725"/>
    <w:rsid w:val="000B14DC"/>
    <w:rsid w:val="000C041E"/>
    <w:rsid w:val="000C720D"/>
    <w:rsid w:val="000D06D9"/>
    <w:rsid w:val="000D1823"/>
    <w:rsid w:val="000D571B"/>
    <w:rsid w:val="000E584D"/>
    <w:rsid w:val="000F24E8"/>
    <w:rsid w:val="00114104"/>
    <w:rsid w:val="001147DA"/>
    <w:rsid w:val="00117232"/>
    <w:rsid w:val="00122CCA"/>
    <w:rsid w:val="0012707E"/>
    <w:rsid w:val="0013133F"/>
    <w:rsid w:val="001317BF"/>
    <w:rsid w:val="001325B4"/>
    <w:rsid w:val="00136575"/>
    <w:rsid w:val="00140279"/>
    <w:rsid w:val="001443CC"/>
    <w:rsid w:val="00161696"/>
    <w:rsid w:val="00162CAC"/>
    <w:rsid w:val="001734ED"/>
    <w:rsid w:val="00182A56"/>
    <w:rsid w:val="00192776"/>
    <w:rsid w:val="00193A5F"/>
    <w:rsid w:val="001B2690"/>
    <w:rsid w:val="001B3DBE"/>
    <w:rsid w:val="001C01DD"/>
    <w:rsid w:val="001C451E"/>
    <w:rsid w:val="00206F1D"/>
    <w:rsid w:val="00221E28"/>
    <w:rsid w:val="00234A71"/>
    <w:rsid w:val="00243F9F"/>
    <w:rsid w:val="00250417"/>
    <w:rsid w:val="00255700"/>
    <w:rsid w:val="00255BE9"/>
    <w:rsid w:val="00255C1A"/>
    <w:rsid w:val="0029068F"/>
    <w:rsid w:val="00295686"/>
    <w:rsid w:val="002D3804"/>
    <w:rsid w:val="002E084F"/>
    <w:rsid w:val="002F5B7F"/>
    <w:rsid w:val="003035FD"/>
    <w:rsid w:val="00321AD5"/>
    <w:rsid w:val="00322012"/>
    <w:rsid w:val="00322FE3"/>
    <w:rsid w:val="00335F62"/>
    <w:rsid w:val="00351446"/>
    <w:rsid w:val="003527D9"/>
    <w:rsid w:val="00360A05"/>
    <w:rsid w:val="00360F14"/>
    <w:rsid w:val="00362F74"/>
    <w:rsid w:val="00387853"/>
    <w:rsid w:val="00390615"/>
    <w:rsid w:val="003A5DA1"/>
    <w:rsid w:val="003B25C8"/>
    <w:rsid w:val="003D7DBF"/>
    <w:rsid w:val="003F757D"/>
    <w:rsid w:val="0040177B"/>
    <w:rsid w:val="00405663"/>
    <w:rsid w:val="004201E8"/>
    <w:rsid w:val="0042150D"/>
    <w:rsid w:val="004346BC"/>
    <w:rsid w:val="004427A0"/>
    <w:rsid w:val="00446EE7"/>
    <w:rsid w:val="0045360C"/>
    <w:rsid w:val="00454D5C"/>
    <w:rsid w:val="00470B8B"/>
    <w:rsid w:val="0048511A"/>
    <w:rsid w:val="004A2B32"/>
    <w:rsid w:val="004A2EA4"/>
    <w:rsid w:val="004C05B4"/>
    <w:rsid w:val="004E567F"/>
    <w:rsid w:val="004E5CE9"/>
    <w:rsid w:val="0050611D"/>
    <w:rsid w:val="00506A93"/>
    <w:rsid w:val="00526623"/>
    <w:rsid w:val="00535C83"/>
    <w:rsid w:val="005378F8"/>
    <w:rsid w:val="00540373"/>
    <w:rsid w:val="005548CA"/>
    <w:rsid w:val="00565E03"/>
    <w:rsid w:val="005709E7"/>
    <w:rsid w:val="005752A6"/>
    <w:rsid w:val="00587858"/>
    <w:rsid w:val="005A422A"/>
    <w:rsid w:val="005A78D7"/>
    <w:rsid w:val="005B1CC5"/>
    <w:rsid w:val="005C2E3D"/>
    <w:rsid w:val="005C6BB5"/>
    <w:rsid w:val="005D6E1D"/>
    <w:rsid w:val="005E0AEE"/>
    <w:rsid w:val="005F42DA"/>
    <w:rsid w:val="006022A4"/>
    <w:rsid w:val="006134E9"/>
    <w:rsid w:val="006135E1"/>
    <w:rsid w:val="00645906"/>
    <w:rsid w:val="006649B7"/>
    <w:rsid w:val="006729BD"/>
    <w:rsid w:val="0069183E"/>
    <w:rsid w:val="00695DF3"/>
    <w:rsid w:val="006B7C47"/>
    <w:rsid w:val="006C5D32"/>
    <w:rsid w:val="006D2EA3"/>
    <w:rsid w:val="006F403A"/>
    <w:rsid w:val="006F5AB6"/>
    <w:rsid w:val="00701A55"/>
    <w:rsid w:val="00722417"/>
    <w:rsid w:val="00724A9C"/>
    <w:rsid w:val="007338E8"/>
    <w:rsid w:val="007412C9"/>
    <w:rsid w:val="0074174B"/>
    <w:rsid w:val="007520E0"/>
    <w:rsid w:val="007527E6"/>
    <w:rsid w:val="007814C1"/>
    <w:rsid w:val="00787BAB"/>
    <w:rsid w:val="00792F7A"/>
    <w:rsid w:val="007A5AA9"/>
    <w:rsid w:val="007B0B14"/>
    <w:rsid w:val="007B53DE"/>
    <w:rsid w:val="007B64C9"/>
    <w:rsid w:val="007C60F1"/>
    <w:rsid w:val="007D0BC8"/>
    <w:rsid w:val="008028D3"/>
    <w:rsid w:val="008221B9"/>
    <w:rsid w:val="008425F1"/>
    <w:rsid w:val="00852D45"/>
    <w:rsid w:val="00862083"/>
    <w:rsid w:val="0086232C"/>
    <w:rsid w:val="0086274E"/>
    <w:rsid w:val="00862A72"/>
    <w:rsid w:val="0087755A"/>
    <w:rsid w:val="00895834"/>
    <w:rsid w:val="00897421"/>
    <w:rsid w:val="008A524B"/>
    <w:rsid w:val="008B6993"/>
    <w:rsid w:val="008D02BB"/>
    <w:rsid w:val="008D1B2A"/>
    <w:rsid w:val="008D56DE"/>
    <w:rsid w:val="008E1092"/>
    <w:rsid w:val="008F08B2"/>
    <w:rsid w:val="00900BBE"/>
    <w:rsid w:val="00911119"/>
    <w:rsid w:val="00915E9E"/>
    <w:rsid w:val="00922D22"/>
    <w:rsid w:val="00925544"/>
    <w:rsid w:val="00933755"/>
    <w:rsid w:val="009355D0"/>
    <w:rsid w:val="009436E3"/>
    <w:rsid w:val="00954B38"/>
    <w:rsid w:val="00967D87"/>
    <w:rsid w:val="00971DBF"/>
    <w:rsid w:val="00991004"/>
    <w:rsid w:val="00991026"/>
    <w:rsid w:val="009943DF"/>
    <w:rsid w:val="009C5672"/>
    <w:rsid w:val="009D072A"/>
    <w:rsid w:val="00A1700D"/>
    <w:rsid w:val="00A26135"/>
    <w:rsid w:val="00A26B9F"/>
    <w:rsid w:val="00A46CD2"/>
    <w:rsid w:val="00A61ABD"/>
    <w:rsid w:val="00A72F5B"/>
    <w:rsid w:val="00A8278D"/>
    <w:rsid w:val="00A83279"/>
    <w:rsid w:val="00AB2EAB"/>
    <w:rsid w:val="00AC0C21"/>
    <w:rsid w:val="00AD2552"/>
    <w:rsid w:val="00AF49A3"/>
    <w:rsid w:val="00AF7F76"/>
    <w:rsid w:val="00B10C64"/>
    <w:rsid w:val="00B33CAC"/>
    <w:rsid w:val="00B52060"/>
    <w:rsid w:val="00B60883"/>
    <w:rsid w:val="00B62072"/>
    <w:rsid w:val="00B632BF"/>
    <w:rsid w:val="00B82C00"/>
    <w:rsid w:val="00B83C95"/>
    <w:rsid w:val="00B84F95"/>
    <w:rsid w:val="00B94D65"/>
    <w:rsid w:val="00B95E60"/>
    <w:rsid w:val="00B96AC3"/>
    <w:rsid w:val="00BB0E65"/>
    <w:rsid w:val="00BD1270"/>
    <w:rsid w:val="00BD536E"/>
    <w:rsid w:val="00BF72EB"/>
    <w:rsid w:val="00C152B9"/>
    <w:rsid w:val="00C173B0"/>
    <w:rsid w:val="00C44E2B"/>
    <w:rsid w:val="00C510FE"/>
    <w:rsid w:val="00C51E1D"/>
    <w:rsid w:val="00C60C29"/>
    <w:rsid w:val="00C65B0B"/>
    <w:rsid w:val="00C65C87"/>
    <w:rsid w:val="00C910D2"/>
    <w:rsid w:val="00C9248E"/>
    <w:rsid w:val="00CA32B1"/>
    <w:rsid w:val="00CB2D4C"/>
    <w:rsid w:val="00CB55C3"/>
    <w:rsid w:val="00CC5D84"/>
    <w:rsid w:val="00CD5ECC"/>
    <w:rsid w:val="00CF658C"/>
    <w:rsid w:val="00D074B8"/>
    <w:rsid w:val="00D10401"/>
    <w:rsid w:val="00D1456D"/>
    <w:rsid w:val="00D25166"/>
    <w:rsid w:val="00D4180E"/>
    <w:rsid w:val="00D530E7"/>
    <w:rsid w:val="00D54587"/>
    <w:rsid w:val="00D643D6"/>
    <w:rsid w:val="00D839A4"/>
    <w:rsid w:val="00D84444"/>
    <w:rsid w:val="00D91A41"/>
    <w:rsid w:val="00D926AF"/>
    <w:rsid w:val="00DA3B1A"/>
    <w:rsid w:val="00DB5322"/>
    <w:rsid w:val="00E05CB7"/>
    <w:rsid w:val="00E24354"/>
    <w:rsid w:val="00E513DB"/>
    <w:rsid w:val="00E53113"/>
    <w:rsid w:val="00E56F14"/>
    <w:rsid w:val="00E574A5"/>
    <w:rsid w:val="00E75D62"/>
    <w:rsid w:val="00E800F9"/>
    <w:rsid w:val="00E83779"/>
    <w:rsid w:val="00E8694F"/>
    <w:rsid w:val="00E9474F"/>
    <w:rsid w:val="00EC35E3"/>
    <w:rsid w:val="00ED2ADF"/>
    <w:rsid w:val="00ED4B89"/>
    <w:rsid w:val="00EE2726"/>
    <w:rsid w:val="00EE5123"/>
    <w:rsid w:val="00EE584A"/>
    <w:rsid w:val="00EE585C"/>
    <w:rsid w:val="00EF7A99"/>
    <w:rsid w:val="00F07D91"/>
    <w:rsid w:val="00F14EEA"/>
    <w:rsid w:val="00F2162F"/>
    <w:rsid w:val="00F22BBE"/>
    <w:rsid w:val="00F244EE"/>
    <w:rsid w:val="00F303C9"/>
    <w:rsid w:val="00F41D6B"/>
    <w:rsid w:val="00F51144"/>
    <w:rsid w:val="00F5621B"/>
    <w:rsid w:val="00F62EA1"/>
    <w:rsid w:val="00F6514C"/>
    <w:rsid w:val="00F66BE3"/>
    <w:rsid w:val="00F83602"/>
    <w:rsid w:val="00F86D92"/>
    <w:rsid w:val="00F87A1E"/>
    <w:rsid w:val="00F9763B"/>
    <w:rsid w:val="00FA0EB7"/>
    <w:rsid w:val="00FB4823"/>
    <w:rsid w:val="00FC3609"/>
    <w:rsid w:val="00FC4471"/>
    <w:rsid w:val="00FC6446"/>
    <w:rsid w:val="00FC774D"/>
    <w:rsid w:val="00FD188E"/>
    <w:rsid w:val="00FD317C"/>
    <w:rsid w:val="00FD5189"/>
    <w:rsid w:val="00FF5571"/>
    <w:rsid w:val="00FF7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55D0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C60C29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1147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147DA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5588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8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8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60</TotalTime>
  <Pages>1</Pages>
  <Words>99</Words>
  <Characters>565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User</dc:creator>
  <cp:keywords/>
  <dc:description/>
  <cp:lastModifiedBy>Proba</cp:lastModifiedBy>
  <cp:revision>5</cp:revision>
  <cp:lastPrinted>2016-09-21T06:54:00Z</cp:lastPrinted>
  <dcterms:created xsi:type="dcterms:W3CDTF">2016-09-28T05:13:00Z</dcterms:created>
  <dcterms:modified xsi:type="dcterms:W3CDTF">2016-11-09T10:47:00Z</dcterms:modified>
</cp:coreProperties>
</file>